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CA" w:rsidRPr="00F4474C" w:rsidRDefault="003155CA" w:rsidP="00EF71C1">
      <w:pPr>
        <w:spacing w:line="360" w:lineRule="auto"/>
        <w:jc w:val="center"/>
        <w:rPr>
          <w:b/>
          <w:position w:val="5"/>
          <w:sz w:val="32"/>
          <w:szCs w:val="32"/>
          <w:lang w:val="en-US"/>
        </w:rPr>
      </w:pPr>
      <w:r w:rsidRPr="00F4474C">
        <w:rPr>
          <w:b/>
          <w:position w:val="5"/>
          <w:sz w:val="32"/>
          <w:szCs w:val="32"/>
          <w:lang w:val="bg-BG"/>
        </w:rPr>
        <w:t>СПИСЪК</w:t>
      </w:r>
      <w:r>
        <w:rPr>
          <w:b/>
          <w:position w:val="5"/>
          <w:sz w:val="32"/>
          <w:szCs w:val="32"/>
          <w:lang w:val="bg-BG"/>
        </w:rPr>
        <w:t>-ДЕКЛАРАЦИЯ</w:t>
      </w:r>
      <w:r w:rsidRPr="00F4474C">
        <w:rPr>
          <w:b/>
          <w:position w:val="5"/>
          <w:sz w:val="32"/>
          <w:szCs w:val="32"/>
          <w:lang w:val="bg-BG"/>
        </w:rPr>
        <w:t xml:space="preserve">  </w:t>
      </w:r>
    </w:p>
    <w:p w:rsidR="003155CA" w:rsidRPr="0040599A" w:rsidRDefault="003155CA" w:rsidP="005B6856">
      <w:pPr>
        <w:spacing w:line="360" w:lineRule="auto"/>
        <w:jc w:val="center"/>
        <w:rPr>
          <w:i/>
          <w:position w:val="5"/>
          <w:sz w:val="24"/>
          <w:szCs w:val="24"/>
          <w:lang w:val="bg-BG"/>
        </w:rPr>
      </w:pPr>
      <w:r w:rsidRPr="0040599A">
        <w:rPr>
          <w:i/>
          <w:position w:val="5"/>
          <w:sz w:val="24"/>
          <w:szCs w:val="24"/>
          <w:lang w:val="bg-BG"/>
        </w:rPr>
        <w:t>съгласно</w:t>
      </w:r>
      <w:r>
        <w:rPr>
          <w:i/>
          <w:position w:val="5"/>
          <w:sz w:val="24"/>
          <w:szCs w:val="24"/>
          <w:lang w:val="bg-BG"/>
        </w:rPr>
        <w:t xml:space="preserve"> чл.51, ал.1, т.1</w:t>
      </w:r>
      <w:r w:rsidRPr="0040599A">
        <w:rPr>
          <w:i/>
          <w:position w:val="5"/>
          <w:sz w:val="24"/>
          <w:szCs w:val="24"/>
          <w:lang w:val="bg-BG"/>
        </w:rPr>
        <w:t xml:space="preserve"> от ЗОП</w:t>
      </w:r>
    </w:p>
    <w:p w:rsidR="003155CA" w:rsidRDefault="003155CA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3155CA" w:rsidRDefault="003155CA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Подписаният/ата................................................................................................................</w:t>
      </w:r>
    </w:p>
    <w:p w:rsidR="003155CA" w:rsidRPr="00D059A3" w:rsidRDefault="003155CA" w:rsidP="00D059A3">
      <w:pPr>
        <w:spacing w:line="360" w:lineRule="auto"/>
        <w:jc w:val="both"/>
        <w:rPr>
          <w:i/>
          <w:position w:val="5"/>
          <w:lang w:val="en-US"/>
        </w:rPr>
      </w:pP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>
        <w:rPr>
          <w:position w:val="5"/>
          <w:sz w:val="24"/>
          <w:szCs w:val="24"/>
          <w:lang w:val="en-US"/>
        </w:rPr>
        <w:tab/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трите имена</w:t>
      </w:r>
      <w:r w:rsidRPr="00D059A3">
        <w:rPr>
          <w:i/>
          <w:position w:val="5"/>
          <w:lang w:val="en-US"/>
        </w:rPr>
        <w:t>)</w:t>
      </w:r>
    </w:p>
    <w:p w:rsidR="003155CA" w:rsidRDefault="003155CA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Данни по документ за самоличност.................................................................................</w:t>
      </w:r>
    </w:p>
    <w:p w:rsidR="003155CA" w:rsidRDefault="003155CA" w:rsidP="00D059A3">
      <w:pPr>
        <w:spacing w:line="360" w:lineRule="auto"/>
        <w:jc w:val="both"/>
        <w:rPr>
          <w:i/>
          <w:position w:val="5"/>
          <w:lang w:val="bg-BG"/>
        </w:rPr>
      </w:pP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  <w:t xml:space="preserve">            </w:t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номер на лична карта,дата,орган и място на издаване</w:t>
      </w:r>
      <w:r w:rsidRPr="00D059A3">
        <w:rPr>
          <w:i/>
          <w:position w:val="5"/>
          <w:lang w:val="en-US"/>
        </w:rPr>
        <w:t>)</w:t>
      </w:r>
    </w:p>
    <w:p w:rsidR="003155CA" w:rsidRDefault="003155CA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в качеството си на .............................................................................................................</w:t>
      </w:r>
    </w:p>
    <w:p w:rsidR="003155CA" w:rsidRPr="00D059A3" w:rsidRDefault="003155CA" w:rsidP="00D059A3">
      <w:pPr>
        <w:spacing w:line="360" w:lineRule="auto"/>
        <w:jc w:val="both"/>
        <w:rPr>
          <w:i/>
          <w:position w:val="5"/>
          <w:lang w:val="bg-BG"/>
        </w:rPr>
      </w:pP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>
        <w:rPr>
          <w:i/>
          <w:position w:val="5"/>
          <w:lang w:val="bg-BG"/>
        </w:rPr>
        <w:tab/>
      </w:r>
      <w:r w:rsidRPr="00D059A3">
        <w:rPr>
          <w:i/>
          <w:position w:val="5"/>
          <w:lang w:val="en-US"/>
        </w:rPr>
        <w:t>(</w:t>
      </w:r>
      <w:r w:rsidRPr="00D059A3">
        <w:rPr>
          <w:i/>
          <w:position w:val="5"/>
          <w:lang w:val="bg-BG"/>
        </w:rPr>
        <w:t>длъжност</w:t>
      </w:r>
      <w:r w:rsidRPr="00D059A3">
        <w:rPr>
          <w:i/>
          <w:position w:val="5"/>
          <w:lang w:val="en-US"/>
        </w:rPr>
        <w:t>)</w:t>
      </w:r>
    </w:p>
    <w:p w:rsidR="003155CA" w:rsidRDefault="003155CA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 w:rsidRPr="00F75EF5">
        <w:rPr>
          <w:position w:val="5"/>
          <w:sz w:val="24"/>
          <w:szCs w:val="24"/>
          <w:lang w:val="bg-BG"/>
        </w:rPr>
        <w:t xml:space="preserve">на …………………………….. </w:t>
      </w:r>
      <w:r>
        <w:rPr>
          <w:position w:val="5"/>
          <w:sz w:val="24"/>
          <w:szCs w:val="24"/>
          <w:lang w:val="bg-BG"/>
        </w:rPr>
        <w:t>.........................................................................................</w:t>
      </w:r>
    </w:p>
    <w:p w:rsidR="003155CA" w:rsidRPr="00D059A3" w:rsidRDefault="003155CA" w:rsidP="00D059A3">
      <w:pPr>
        <w:spacing w:line="360" w:lineRule="auto"/>
        <w:jc w:val="both"/>
        <w:rPr>
          <w:position w:val="5"/>
          <w:lang w:val="bg-BG"/>
        </w:rPr>
      </w:pP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>
        <w:rPr>
          <w:i/>
          <w:position w:val="5"/>
          <w:sz w:val="24"/>
          <w:szCs w:val="24"/>
          <w:lang w:val="bg-BG"/>
        </w:rPr>
        <w:tab/>
      </w:r>
      <w:r w:rsidRPr="00D059A3">
        <w:rPr>
          <w:i/>
          <w:position w:val="5"/>
          <w:lang w:val="bg-BG"/>
        </w:rPr>
        <w:t>(име на участника)</w:t>
      </w:r>
    </w:p>
    <w:p w:rsidR="003155CA" w:rsidRDefault="003155CA" w:rsidP="00D059A3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 w:rsidRPr="00F75EF5">
        <w:rPr>
          <w:position w:val="5"/>
          <w:sz w:val="24"/>
          <w:szCs w:val="24"/>
          <w:lang w:val="bg-BG"/>
        </w:rPr>
        <w:t>ЕИК/БУЛСТАТ ………………………</w:t>
      </w:r>
      <w:r>
        <w:rPr>
          <w:position w:val="5"/>
          <w:sz w:val="24"/>
          <w:szCs w:val="24"/>
          <w:lang w:val="bg-BG"/>
        </w:rPr>
        <w:t>.............................................................................</w:t>
      </w:r>
    </w:p>
    <w:p w:rsidR="003155CA" w:rsidRPr="00D059A3" w:rsidRDefault="003155CA" w:rsidP="003E5521">
      <w:pPr>
        <w:jc w:val="both"/>
        <w:rPr>
          <w:sz w:val="24"/>
          <w:szCs w:val="24"/>
          <w:lang w:val="bg-BG"/>
        </w:rPr>
      </w:pPr>
      <w:r w:rsidRPr="00BD6EDB">
        <w:rPr>
          <w:sz w:val="22"/>
          <w:szCs w:val="22"/>
          <w:lang w:val="ru-RU"/>
        </w:rPr>
        <w:t xml:space="preserve">участник в  </w:t>
      </w:r>
      <w:r w:rsidRPr="00BD6EDB">
        <w:rPr>
          <w:sz w:val="22"/>
          <w:szCs w:val="22"/>
          <w:lang w:val="bg-BG"/>
        </w:rPr>
        <w:t xml:space="preserve"> процедура</w:t>
      </w:r>
      <w:r w:rsidRPr="00BD6EDB">
        <w:rPr>
          <w:sz w:val="22"/>
          <w:szCs w:val="22"/>
          <w:lang w:val="ru-RU"/>
        </w:rPr>
        <w:t xml:space="preserve"> по реда на Глава Осем „а” от ЗОП  за възлагане на обществена поръчка с предмет: </w:t>
      </w:r>
      <w:r w:rsidRPr="00F713FF">
        <w:rPr>
          <w:b/>
          <w:i/>
          <w:sz w:val="24"/>
          <w:szCs w:val="24"/>
          <w:lang w:val="ru-RU"/>
        </w:rPr>
        <w:t>„Организиране на Форум "Обмен на добри практики между МИГ от България"и организиране на Изложение "Бизнес, традиции и иновации на територията на МИГ Елхово" във връзка с изпълнението на Стратегията за местно развитие на Местна инициативна група –Елхово за 2015“</w:t>
      </w:r>
      <w:r>
        <w:rPr>
          <w:b/>
          <w:sz w:val="24"/>
          <w:szCs w:val="24"/>
          <w:lang w:val="az-Cyrl-AZ"/>
        </w:rPr>
        <w:t xml:space="preserve">, </w:t>
      </w:r>
      <w:r>
        <w:rPr>
          <w:sz w:val="24"/>
          <w:szCs w:val="24"/>
          <w:lang w:val="az-Cyrl-AZ"/>
        </w:rPr>
        <w:t xml:space="preserve">заявяваме, че през последните 3 </w:t>
      </w:r>
      <w:r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три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>години, считано от датата на подаване на нашата оферта сме изпълнили описаните по-долу услуги, еднакви или сходни с предмета на  конкретната поръчка както следва:</w:t>
      </w:r>
    </w:p>
    <w:p w:rsidR="003155CA" w:rsidRPr="00C03BA1" w:rsidRDefault="003155CA" w:rsidP="003E5521">
      <w:pPr>
        <w:jc w:val="both"/>
        <w:rPr>
          <w:sz w:val="24"/>
          <w:szCs w:val="24"/>
          <w:lang w:val="bg-BG"/>
        </w:rPr>
      </w:pPr>
    </w:p>
    <w:tbl>
      <w:tblPr>
        <w:tblW w:w="521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2881"/>
        <w:gridCol w:w="2610"/>
        <w:gridCol w:w="2290"/>
        <w:gridCol w:w="1464"/>
      </w:tblGrid>
      <w:tr w:rsidR="003155CA" w:rsidRPr="003C139F" w:rsidTr="00DD5082">
        <w:tc>
          <w:tcPr>
            <w:tcW w:w="232" w:type="pct"/>
            <w:vAlign w:val="center"/>
          </w:tcPr>
          <w:p w:rsidR="003155CA" w:rsidRPr="00AD28FB" w:rsidRDefault="003155CA" w:rsidP="00464411">
            <w:pPr>
              <w:jc w:val="center"/>
            </w:pPr>
            <w:r w:rsidRPr="00AD28FB">
              <w:t>№</w:t>
            </w:r>
          </w:p>
        </w:tc>
        <w:tc>
          <w:tcPr>
            <w:tcW w:w="1486" w:type="pct"/>
            <w:vAlign w:val="center"/>
          </w:tcPr>
          <w:p w:rsidR="003155CA" w:rsidRPr="00D059A3" w:rsidRDefault="003155CA" w:rsidP="00464411">
            <w:pPr>
              <w:jc w:val="center"/>
              <w:rPr>
                <w:lang w:val="bg-BG"/>
              </w:rPr>
            </w:pPr>
            <w:r w:rsidRPr="003C139F">
              <w:t xml:space="preserve">Предмет на </w:t>
            </w:r>
            <w:r>
              <w:rPr>
                <w:lang w:val="bg-BG"/>
              </w:rPr>
              <w:t xml:space="preserve"> и</w:t>
            </w:r>
            <w:r w:rsidRPr="003C139F">
              <w:t>зпълнен</w:t>
            </w:r>
            <w:r>
              <w:rPr>
                <w:lang w:val="bg-BG"/>
              </w:rPr>
              <w:t>ата услуга и кратко описание</w:t>
            </w:r>
          </w:p>
        </w:tc>
        <w:tc>
          <w:tcPr>
            <w:tcW w:w="1346" w:type="pct"/>
          </w:tcPr>
          <w:p w:rsidR="003155CA" w:rsidRDefault="003155CA" w:rsidP="00464411">
            <w:pPr>
              <w:jc w:val="center"/>
              <w:rPr>
                <w:lang w:val="bg-BG"/>
              </w:rPr>
            </w:pPr>
          </w:p>
          <w:p w:rsidR="003155CA" w:rsidRPr="00D059A3" w:rsidRDefault="003155CA" w:rsidP="0046441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Стойност/цена </w:t>
            </w:r>
            <w:r>
              <w:rPr>
                <w:lang w:val="en-US"/>
              </w:rPr>
              <w:t>(</w:t>
            </w:r>
            <w:r>
              <w:rPr>
                <w:lang w:val="bg-BG"/>
              </w:rPr>
              <w:t>без ДДС</w:t>
            </w:r>
            <w:r>
              <w:rPr>
                <w:lang w:val="en-US"/>
              </w:rPr>
              <w:t>)</w:t>
            </w:r>
            <w:r>
              <w:rPr>
                <w:lang w:val="bg-BG"/>
              </w:rPr>
              <w:t xml:space="preserve">  на изпълнената услуга</w:t>
            </w:r>
          </w:p>
        </w:tc>
        <w:tc>
          <w:tcPr>
            <w:tcW w:w="1181" w:type="pct"/>
            <w:vAlign w:val="center"/>
          </w:tcPr>
          <w:p w:rsidR="003155CA" w:rsidRPr="003C139F" w:rsidRDefault="003155CA" w:rsidP="00464411">
            <w:pPr>
              <w:tabs>
                <w:tab w:val="left" w:pos="4407"/>
              </w:tabs>
              <w:jc w:val="center"/>
              <w:rPr>
                <w:lang w:val="ru-RU"/>
              </w:rPr>
            </w:pPr>
            <w:r>
              <w:rPr>
                <w:lang w:val="bg-BG"/>
              </w:rPr>
              <w:t>Крайна дата на изпълнение на услугата</w:t>
            </w:r>
          </w:p>
        </w:tc>
        <w:tc>
          <w:tcPr>
            <w:tcW w:w="755" w:type="pct"/>
            <w:vAlign w:val="center"/>
          </w:tcPr>
          <w:p w:rsidR="003155CA" w:rsidRPr="00DD5082" w:rsidRDefault="003155CA" w:rsidP="00464411">
            <w:pPr>
              <w:tabs>
                <w:tab w:val="left" w:pos="4407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Получател на услугата</w:t>
            </w:r>
          </w:p>
        </w:tc>
      </w:tr>
      <w:tr w:rsidR="003155CA" w:rsidRPr="003C139F" w:rsidTr="00DD5082">
        <w:trPr>
          <w:trHeight w:val="526"/>
        </w:trPr>
        <w:tc>
          <w:tcPr>
            <w:tcW w:w="232" w:type="pct"/>
            <w:vAlign w:val="center"/>
          </w:tcPr>
          <w:p w:rsidR="003155CA" w:rsidRPr="00AD28FB" w:rsidRDefault="003155CA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3155CA" w:rsidRPr="00463A31" w:rsidRDefault="003155CA" w:rsidP="00464411"/>
        </w:tc>
        <w:tc>
          <w:tcPr>
            <w:tcW w:w="1346" w:type="pct"/>
          </w:tcPr>
          <w:p w:rsidR="003155CA" w:rsidRPr="00227AD1" w:rsidRDefault="003155CA" w:rsidP="00464411"/>
        </w:tc>
        <w:tc>
          <w:tcPr>
            <w:tcW w:w="1181" w:type="pct"/>
          </w:tcPr>
          <w:p w:rsidR="003155CA" w:rsidRPr="00463A31" w:rsidRDefault="003155CA" w:rsidP="00464411"/>
        </w:tc>
        <w:tc>
          <w:tcPr>
            <w:tcW w:w="755" w:type="pct"/>
          </w:tcPr>
          <w:p w:rsidR="003155CA" w:rsidRPr="00463A31" w:rsidRDefault="003155CA" w:rsidP="00464411"/>
        </w:tc>
      </w:tr>
      <w:tr w:rsidR="003155CA" w:rsidRPr="003C139F" w:rsidTr="00DD5082">
        <w:trPr>
          <w:trHeight w:val="526"/>
        </w:trPr>
        <w:tc>
          <w:tcPr>
            <w:tcW w:w="232" w:type="pct"/>
            <w:vAlign w:val="center"/>
          </w:tcPr>
          <w:p w:rsidR="003155CA" w:rsidRPr="00AD28FB" w:rsidRDefault="003155CA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3155CA" w:rsidRPr="00AF233A" w:rsidRDefault="003155CA" w:rsidP="00464411">
            <w:pPr>
              <w:rPr>
                <w:lang w:val="ru-RU"/>
              </w:rPr>
            </w:pPr>
          </w:p>
        </w:tc>
        <w:tc>
          <w:tcPr>
            <w:tcW w:w="1346" w:type="pct"/>
          </w:tcPr>
          <w:p w:rsidR="003155CA" w:rsidRPr="00227AD1" w:rsidRDefault="003155CA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3155CA" w:rsidRPr="00AF233A" w:rsidRDefault="003155CA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3155CA" w:rsidRPr="00AF233A" w:rsidRDefault="003155CA" w:rsidP="00464411"/>
        </w:tc>
      </w:tr>
      <w:tr w:rsidR="003155CA" w:rsidRPr="003C139F" w:rsidTr="00DD5082">
        <w:trPr>
          <w:trHeight w:val="526"/>
        </w:trPr>
        <w:tc>
          <w:tcPr>
            <w:tcW w:w="232" w:type="pct"/>
            <w:vAlign w:val="center"/>
          </w:tcPr>
          <w:p w:rsidR="003155CA" w:rsidRPr="00AD28FB" w:rsidRDefault="003155CA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3155CA" w:rsidRPr="00AF233A" w:rsidRDefault="003155CA" w:rsidP="00464411"/>
        </w:tc>
        <w:tc>
          <w:tcPr>
            <w:tcW w:w="1346" w:type="pct"/>
          </w:tcPr>
          <w:p w:rsidR="003155CA" w:rsidRPr="003C139F" w:rsidRDefault="003155CA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3155CA" w:rsidRPr="003C139F" w:rsidRDefault="003155CA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3155CA" w:rsidRPr="003C139F" w:rsidRDefault="003155CA" w:rsidP="00464411">
            <w:pPr>
              <w:rPr>
                <w:lang w:val="ru-RU"/>
              </w:rPr>
            </w:pPr>
          </w:p>
        </w:tc>
      </w:tr>
      <w:tr w:rsidR="003155CA" w:rsidRPr="003C139F" w:rsidTr="00DD5082">
        <w:trPr>
          <w:trHeight w:val="526"/>
        </w:trPr>
        <w:tc>
          <w:tcPr>
            <w:tcW w:w="232" w:type="pct"/>
            <w:vAlign w:val="center"/>
          </w:tcPr>
          <w:p w:rsidR="003155CA" w:rsidRPr="00AD28FB" w:rsidRDefault="003155CA" w:rsidP="00464411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1486" w:type="pct"/>
          </w:tcPr>
          <w:p w:rsidR="003155CA" w:rsidRPr="00AF233A" w:rsidRDefault="003155CA" w:rsidP="00464411"/>
        </w:tc>
        <w:tc>
          <w:tcPr>
            <w:tcW w:w="1346" w:type="pct"/>
          </w:tcPr>
          <w:p w:rsidR="003155CA" w:rsidRPr="001E713E" w:rsidRDefault="003155CA" w:rsidP="00464411">
            <w:pPr>
              <w:shd w:val="clear" w:color="auto" w:fill="FFFFFF"/>
            </w:pPr>
          </w:p>
        </w:tc>
        <w:tc>
          <w:tcPr>
            <w:tcW w:w="1181" w:type="pct"/>
          </w:tcPr>
          <w:p w:rsidR="003155CA" w:rsidRPr="001E713E" w:rsidRDefault="003155CA" w:rsidP="00464411">
            <w:pPr>
              <w:shd w:val="clear" w:color="auto" w:fill="FFFFFF"/>
            </w:pPr>
          </w:p>
        </w:tc>
        <w:tc>
          <w:tcPr>
            <w:tcW w:w="755" w:type="pct"/>
          </w:tcPr>
          <w:p w:rsidR="003155CA" w:rsidRPr="001E713E" w:rsidRDefault="003155CA" w:rsidP="00464411">
            <w:pPr>
              <w:rPr>
                <w:lang w:val="ru-RU"/>
              </w:rPr>
            </w:pPr>
          </w:p>
        </w:tc>
      </w:tr>
    </w:tbl>
    <w:p w:rsidR="003155CA" w:rsidRPr="00464411" w:rsidRDefault="003155CA" w:rsidP="00002772">
      <w:pPr>
        <w:pStyle w:val="NormalWeb"/>
        <w:spacing w:before="0" w:beforeAutospacing="0" w:after="0" w:afterAutospacing="0" w:line="360" w:lineRule="auto"/>
        <w:jc w:val="both"/>
        <w:rPr>
          <w:b/>
          <w:color w:val="0000FF"/>
          <w:u w:val="single"/>
          <w:lang w:val="en-US" w:eastAsia="en-US"/>
        </w:rPr>
      </w:pPr>
    </w:p>
    <w:p w:rsidR="003155CA" w:rsidRDefault="003155CA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В подкрепа  на посочените  в списъка услуги, изпълнени от нас, прилагаме следните доказателства по чл.51, ал.4 от ЗОП:</w:t>
      </w:r>
    </w:p>
    <w:p w:rsidR="003155CA" w:rsidRDefault="003155CA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1..........................................</w:t>
      </w:r>
    </w:p>
    <w:p w:rsidR="003155CA" w:rsidRDefault="003155CA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  <w:r>
        <w:rPr>
          <w:position w:val="5"/>
          <w:sz w:val="24"/>
          <w:szCs w:val="24"/>
          <w:lang w:val="bg-BG"/>
        </w:rPr>
        <w:t>2..........................................</w:t>
      </w:r>
    </w:p>
    <w:p w:rsidR="003155CA" w:rsidRDefault="003155CA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3155CA" w:rsidRPr="003E5521" w:rsidRDefault="003155CA" w:rsidP="00F75EF5">
      <w:pPr>
        <w:spacing w:line="360" w:lineRule="auto"/>
        <w:jc w:val="both"/>
        <w:rPr>
          <w:position w:val="5"/>
          <w:sz w:val="24"/>
          <w:szCs w:val="24"/>
          <w:lang w:val="bg-BG"/>
        </w:rPr>
      </w:pPr>
    </w:p>
    <w:p w:rsidR="003155CA" w:rsidRPr="00E602EB" w:rsidRDefault="003155CA" w:rsidP="008A28F2">
      <w:pPr>
        <w:widowControl w:val="0"/>
        <w:tabs>
          <w:tab w:val="num" w:pos="1080"/>
          <w:tab w:val="right" w:leader="dot" w:pos="9540"/>
        </w:tabs>
        <w:autoSpaceDE w:val="0"/>
        <w:autoSpaceDN w:val="0"/>
        <w:adjustRightInd w:val="0"/>
        <w:spacing w:line="360" w:lineRule="auto"/>
        <w:ind w:right="97"/>
        <w:jc w:val="both"/>
        <w:rPr>
          <w:sz w:val="24"/>
          <w:szCs w:val="24"/>
          <w:lang w:val="ru-RU"/>
        </w:rPr>
      </w:pPr>
      <w:r w:rsidRPr="00F4474C">
        <w:rPr>
          <w:sz w:val="24"/>
          <w:szCs w:val="24"/>
          <w:lang w:val="bg-BG"/>
        </w:rPr>
        <w:t xml:space="preserve"> </w:t>
      </w:r>
      <w:r w:rsidRPr="00E602EB">
        <w:rPr>
          <w:sz w:val="24"/>
          <w:szCs w:val="24"/>
          <w:lang w:val="ru-RU"/>
        </w:rPr>
        <w:t xml:space="preserve">………………………… г.             </w:t>
      </w:r>
      <w:r w:rsidRPr="00E602EB">
        <w:rPr>
          <w:b/>
          <w:sz w:val="24"/>
          <w:szCs w:val="24"/>
          <w:lang w:val="bg-BG"/>
        </w:rPr>
        <w:t>ПОДПИС и ПЕЧАТ</w:t>
      </w:r>
      <w:r w:rsidRPr="00E602EB">
        <w:rPr>
          <w:sz w:val="24"/>
          <w:szCs w:val="24"/>
          <w:lang w:val="ru-RU"/>
        </w:rPr>
        <w:t>:…………………………………..</w:t>
      </w:r>
    </w:p>
    <w:p w:rsidR="003155CA" w:rsidRPr="00E602EB" w:rsidRDefault="003155CA" w:rsidP="000453A5">
      <w:pPr>
        <w:rPr>
          <w:i/>
          <w:sz w:val="24"/>
          <w:szCs w:val="24"/>
          <w:lang w:val="bg-BG"/>
        </w:rPr>
      </w:pPr>
      <w:r w:rsidRPr="00E602EB">
        <w:rPr>
          <w:i/>
          <w:iCs/>
          <w:sz w:val="24"/>
          <w:szCs w:val="24"/>
          <w:lang w:val="ru-RU"/>
        </w:rPr>
        <w:t xml:space="preserve">(дата на подписване)                           </w:t>
      </w:r>
      <w:r w:rsidRPr="00E602EB">
        <w:rPr>
          <w:i/>
          <w:sz w:val="24"/>
          <w:szCs w:val="24"/>
          <w:lang w:val="bg-BG"/>
        </w:rPr>
        <w:t>(име и длъжност на представляващия участника)</w:t>
      </w:r>
    </w:p>
    <w:sectPr w:rsidR="003155CA" w:rsidRPr="00E602EB" w:rsidSect="00022A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5CA" w:rsidRDefault="003155CA">
      <w:r>
        <w:separator/>
      </w:r>
    </w:p>
  </w:endnote>
  <w:endnote w:type="continuationSeparator" w:id="0">
    <w:p w:rsidR="003155CA" w:rsidRDefault="00315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5CA" w:rsidRDefault="003155CA">
      <w:r>
        <w:separator/>
      </w:r>
    </w:p>
  </w:footnote>
  <w:footnote w:type="continuationSeparator" w:id="0">
    <w:p w:rsidR="003155CA" w:rsidRDefault="00315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5CA" w:rsidRPr="00A20A03" w:rsidRDefault="003155CA" w:rsidP="00406AE3">
    <w:pPr>
      <w:pStyle w:val="Heading2"/>
      <w:keepNext w:val="0"/>
      <w:jc w:val="right"/>
      <w:rPr>
        <w:rFonts w:ascii="Times New Roman" w:hAnsi="Times New Roman"/>
        <w:color w:val="333333"/>
        <w:szCs w:val="22"/>
        <w:lang w:val="en-US"/>
      </w:rPr>
    </w:pPr>
    <w:r w:rsidRPr="00D56FBC">
      <w:rPr>
        <w:rFonts w:ascii="Times New Roman" w:hAnsi="Times New Roman"/>
        <w:color w:val="333333"/>
        <w:szCs w:val="22"/>
      </w:rPr>
      <w:t xml:space="preserve">ОБРАЗЕЦ № </w:t>
    </w:r>
    <w:r>
      <w:rPr>
        <w:rFonts w:ascii="Times New Roman" w:hAnsi="Times New Roman"/>
        <w:color w:val="333333"/>
        <w:szCs w:val="22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B17C9"/>
    <w:multiLevelType w:val="hybridMultilevel"/>
    <w:tmpl w:val="60C6E1A4"/>
    <w:lvl w:ilvl="0" w:tplc="FA007A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53DE3F2C"/>
    <w:multiLevelType w:val="hybridMultilevel"/>
    <w:tmpl w:val="A2F4D6F8"/>
    <w:lvl w:ilvl="0" w:tplc="BB6239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6FB421AB"/>
    <w:multiLevelType w:val="hybridMultilevel"/>
    <w:tmpl w:val="86225224"/>
    <w:lvl w:ilvl="0" w:tplc="0CCE804C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7E07F1"/>
    <w:multiLevelType w:val="hybridMultilevel"/>
    <w:tmpl w:val="6FEE8900"/>
    <w:lvl w:ilvl="0" w:tplc="4B9C147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2772"/>
    <w:rsid w:val="00017653"/>
    <w:rsid w:val="00022A87"/>
    <w:rsid w:val="0002303D"/>
    <w:rsid w:val="00025D1E"/>
    <w:rsid w:val="000306E5"/>
    <w:rsid w:val="00031FAF"/>
    <w:rsid w:val="000363B1"/>
    <w:rsid w:val="00037AB5"/>
    <w:rsid w:val="000453A5"/>
    <w:rsid w:val="000524EC"/>
    <w:rsid w:val="00053686"/>
    <w:rsid w:val="000611E5"/>
    <w:rsid w:val="00067117"/>
    <w:rsid w:val="00072188"/>
    <w:rsid w:val="00074780"/>
    <w:rsid w:val="000911FA"/>
    <w:rsid w:val="000A227C"/>
    <w:rsid w:val="000A3038"/>
    <w:rsid w:val="000B6A6C"/>
    <w:rsid w:val="000D0D0B"/>
    <w:rsid w:val="000D6D9D"/>
    <w:rsid w:val="00103848"/>
    <w:rsid w:val="00112C59"/>
    <w:rsid w:val="00114095"/>
    <w:rsid w:val="00115718"/>
    <w:rsid w:val="0012037D"/>
    <w:rsid w:val="00120E8B"/>
    <w:rsid w:val="00133450"/>
    <w:rsid w:val="001521EB"/>
    <w:rsid w:val="0018032F"/>
    <w:rsid w:val="001B1344"/>
    <w:rsid w:val="001D29FB"/>
    <w:rsid w:val="001E2BF5"/>
    <w:rsid w:val="001E713E"/>
    <w:rsid w:val="00213739"/>
    <w:rsid w:val="00225314"/>
    <w:rsid w:val="00227AD1"/>
    <w:rsid w:val="00241972"/>
    <w:rsid w:val="00251F0C"/>
    <w:rsid w:val="0026377A"/>
    <w:rsid w:val="002642A4"/>
    <w:rsid w:val="00270008"/>
    <w:rsid w:val="00273763"/>
    <w:rsid w:val="00273A5D"/>
    <w:rsid w:val="00275C62"/>
    <w:rsid w:val="002A61D2"/>
    <w:rsid w:val="002B31F6"/>
    <w:rsid w:val="002C052F"/>
    <w:rsid w:val="002D7814"/>
    <w:rsid w:val="002F4DE5"/>
    <w:rsid w:val="003112C6"/>
    <w:rsid w:val="0031343E"/>
    <w:rsid w:val="003155CA"/>
    <w:rsid w:val="00324F9B"/>
    <w:rsid w:val="00343392"/>
    <w:rsid w:val="0034729F"/>
    <w:rsid w:val="00360135"/>
    <w:rsid w:val="00382D82"/>
    <w:rsid w:val="003866C0"/>
    <w:rsid w:val="003A050F"/>
    <w:rsid w:val="003A1488"/>
    <w:rsid w:val="003A4B68"/>
    <w:rsid w:val="003C139F"/>
    <w:rsid w:val="003C1E3D"/>
    <w:rsid w:val="003C449C"/>
    <w:rsid w:val="003D315F"/>
    <w:rsid w:val="003D44A0"/>
    <w:rsid w:val="003E5521"/>
    <w:rsid w:val="003E61D0"/>
    <w:rsid w:val="003F3572"/>
    <w:rsid w:val="0040085C"/>
    <w:rsid w:val="004053D5"/>
    <w:rsid w:val="0040599A"/>
    <w:rsid w:val="00406AE3"/>
    <w:rsid w:val="004333DE"/>
    <w:rsid w:val="004341B8"/>
    <w:rsid w:val="00447E0A"/>
    <w:rsid w:val="00463A31"/>
    <w:rsid w:val="00464411"/>
    <w:rsid w:val="00484D01"/>
    <w:rsid w:val="004969E0"/>
    <w:rsid w:val="004A3D62"/>
    <w:rsid w:val="004D08BC"/>
    <w:rsid w:val="004D1D26"/>
    <w:rsid w:val="004E21AE"/>
    <w:rsid w:val="004F52E6"/>
    <w:rsid w:val="00503502"/>
    <w:rsid w:val="005347C2"/>
    <w:rsid w:val="00545FB3"/>
    <w:rsid w:val="0057334B"/>
    <w:rsid w:val="005941D9"/>
    <w:rsid w:val="00597451"/>
    <w:rsid w:val="005A0706"/>
    <w:rsid w:val="005B0E4C"/>
    <w:rsid w:val="005B131D"/>
    <w:rsid w:val="005B6856"/>
    <w:rsid w:val="005C38F8"/>
    <w:rsid w:val="005D0DD0"/>
    <w:rsid w:val="006036B7"/>
    <w:rsid w:val="00605DE7"/>
    <w:rsid w:val="00611313"/>
    <w:rsid w:val="00633FB0"/>
    <w:rsid w:val="00641504"/>
    <w:rsid w:val="006430FB"/>
    <w:rsid w:val="0065314A"/>
    <w:rsid w:val="00660065"/>
    <w:rsid w:val="0068151C"/>
    <w:rsid w:val="006A560C"/>
    <w:rsid w:val="006B4C2D"/>
    <w:rsid w:val="006E3923"/>
    <w:rsid w:val="00700609"/>
    <w:rsid w:val="007175E8"/>
    <w:rsid w:val="0074270E"/>
    <w:rsid w:val="00747E4C"/>
    <w:rsid w:val="007546AB"/>
    <w:rsid w:val="00764CC8"/>
    <w:rsid w:val="00787BC2"/>
    <w:rsid w:val="00796C3C"/>
    <w:rsid w:val="007B1905"/>
    <w:rsid w:val="007C775A"/>
    <w:rsid w:val="007E5B80"/>
    <w:rsid w:val="007E6BCB"/>
    <w:rsid w:val="007E7B0A"/>
    <w:rsid w:val="007F423B"/>
    <w:rsid w:val="00813D9B"/>
    <w:rsid w:val="008171CA"/>
    <w:rsid w:val="0082578F"/>
    <w:rsid w:val="00833C7B"/>
    <w:rsid w:val="00852659"/>
    <w:rsid w:val="00857490"/>
    <w:rsid w:val="00861971"/>
    <w:rsid w:val="00880743"/>
    <w:rsid w:val="00880892"/>
    <w:rsid w:val="00891FF9"/>
    <w:rsid w:val="008A28F2"/>
    <w:rsid w:val="008A52C9"/>
    <w:rsid w:val="008D5AF6"/>
    <w:rsid w:val="008E479F"/>
    <w:rsid w:val="008F61DC"/>
    <w:rsid w:val="009126AC"/>
    <w:rsid w:val="0092516B"/>
    <w:rsid w:val="00935A13"/>
    <w:rsid w:val="009456A9"/>
    <w:rsid w:val="00954C11"/>
    <w:rsid w:val="009621E6"/>
    <w:rsid w:val="00967FC9"/>
    <w:rsid w:val="00974C68"/>
    <w:rsid w:val="0097586A"/>
    <w:rsid w:val="009A4048"/>
    <w:rsid w:val="009A63E0"/>
    <w:rsid w:val="009C1BD9"/>
    <w:rsid w:val="009E32FF"/>
    <w:rsid w:val="009E7324"/>
    <w:rsid w:val="009F7D21"/>
    <w:rsid w:val="00A00521"/>
    <w:rsid w:val="00A127B6"/>
    <w:rsid w:val="00A20A03"/>
    <w:rsid w:val="00A73195"/>
    <w:rsid w:val="00A962E5"/>
    <w:rsid w:val="00AA742E"/>
    <w:rsid w:val="00AA7CDA"/>
    <w:rsid w:val="00AB51A7"/>
    <w:rsid w:val="00AB7D7A"/>
    <w:rsid w:val="00AD28FB"/>
    <w:rsid w:val="00AF233A"/>
    <w:rsid w:val="00AF595E"/>
    <w:rsid w:val="00B2770D"/>
    <w:rsid w:val="00B335A2"/>
    <w:rsid w:val="00B361C8"/>
    <w:rsid w:val="00B60952"/>
    <w:rsid w:val="00B64D91"/>
    <w:rsid w:val="00B73C36"/>
    <w:rsid w:val="00B763A1"/>
    <w:rsid w:val="00B97323"/>
    <w:rsid w:val="00B97514"/>
    <w:rsid w:val="00BA0AB3"/>
    <w:rsid w:val="00BB4463"/>
    <w:rsid w:val="00BC1F85"/>
    <w:rsid w:val="00BD411F"/>
    <w:rsid w:val="00BD6EDB"/>
    <w:rsid w:val="00BE7D0E"/>
    <w:rsid w:val="00C03BA1"/>
    <w:rsid w:val="00C2779A"/>
    <w:rsid w:val="00C44D0F"/>
    <w:rsid w:val="00C45F62"/>
    <w:rsid w:val="00C47D84"/>
    <w:rsid w:val="00C7701F"/>
    <w:rsid w:val="00C820BD"/>
    <w:rsid w:val="00C82AFB"/>
    <w:rsid w:val="00C944EC"/>
    <w:rsid w:val="00C94640"/>
    <w:rsid w:val="00CA22E0"/>
    <w:rsid w:val="00CA2481"/>
    <w:rsid w:val="00CA5FE0"/>
    <w:rsid w:val="00CD1FFC"/>
    <w:rsid w:val="00CD3C31"/>
    <w:rsid w:val="00CE4D98"/>
    <w:rsid w:val="00CE7CA7"/>
    <w:rsid w:val="00CF00D2"/>
    <w:rsid w:val="00D04898"/>
    <w:rsid w:val="00D059A3"/>
    <w:rsid w:val="00D1169B"/>
    <w:rsid w:val="00D22BBD"/>
    <w:rsid w:val="00D23011"/>
    <w:rsid w:val="00D30D43"/>
    <w:rsid w:val="00D3300E"/>
    <w:rsid w:val="00D3677E"/>
    <w:rsid w:val="00D403FE"/>
    <w:rsid w:val="00D56FBC"/>
    <w:rsid w:val="00D8744F"/>
    <w:rsid w:val="00D9493E"/>
    <w:rsid w:val="00D94DA7"/>
    <w:rsid w:val="00DA0C47"/>
    <w:rsid w:val="00DD5082"/>
    <w:rsid w:val="00DF752D"/>
    <w:rsid w:val="00DF7B2A"/>
    <w:rsid w:val="00E02594"/>
    <w:rsid w:val="00E037CB"/>
    <w:rsid w:val="00E119EB"/>
    <w:rsid w:val="00E3682E"/>
    <w:rsid w:val="00E41180"/>
    <w:rsid w:val="00E50054"/>
    <w:rsid w:val="00E55097"/>
    <w:rsid w:val="00E602EB"/>
    <w:rsid w:val="00E6677E"/>
    <w:rsid w:val="00E807F5"/>
    <w:rsid w:val="00E82677"/>
    <w:rsid w:val="00E979F9"/>
    <w:rsid w:val="00EA2759"/>
    <w:rsid w:val="00EA3389"/>
    <w:rsid w:val="00EB48C9"/>
    <w:rsid w:val="00EB7476"/>
    <w:rsid w:val="00EC4D5A"/>
    <w:rsid w:val="00EF71C1"/>
    <w:rsid w:val="00F233D5"/>
    <w:rsid w:val="00F329A2"/>
    <w:rsid w:val="00F4472D"/>
    <w:rsid w:val="00F4474C"/>
    <w:rsid w:val="00F4502D"/>
    <w:rsid w:val="00F63331"/>
    <w:rsid w:val="00F669B8"/>
    <w:rsid w:val="00F713FF"/>
    <w:rsid w:val="00F737A8"/>
    <w:rsid w:val="00F75EF5"/>
    <w:rsid w:val="00F81BEF"/>
    <w:rsid w:val="00F85CA8"/>
    <w:rsid w:val="00F872B8"/>
    <w:rsid w:val="00FB0B37"/>
    <w:rsid w:val="00FC087B"/>
    <w:rsid w:val="00FD0AB0"/>
    <w:rsid w:val="00FD4C06"/>
    <w:rsid w:val="00FE02E1"/>
    <w:rsid w:val="00FF4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5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B1DF7"/>
    <w:rPr>
      <w:rFonts w:asciiTheme="majorHAnsi" w:eastAsiaTheme="majorEastAsia" w:hAnsiTheme="majorHAnsi" w:cstheme="majorBidi"/>
      <w:b/>
      <w:bCs/>
      <w:i/>
      <w:iCs/>
      <w:sz w:val="28"/>
      <w:szCs w:val="28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406AE3"/>
    <w:rPr>
      <w:lang w:val="en-AU" w:eastAsia="bg-BG"/>
    </w:r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1DF7"/>
    <w:rPr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7175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DF7"/>
    <w:rPr>
      <w:sz w:val="0"/>
      <w:szCs w:val="0"/>
      <w:lang w:val="en-AU"/>
    </w:rPr>
  </w:style>
  <w:style w:type="paragraph" w:customStyle="1" w:styleId="CharChar">
    <w:name w:val="Char Знак Char"/>
    <w:basedOn w:val="Normal"/>
    <w:uiPriority w:val="99"/>
    <w:rsid w:val="00CF00D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rsid w:val="00EF71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">
    <w:name w:val="Char Знак Char Знак Char Char Знак Char Char Знак Char Char Знак Char Char Знак Char Char Знак Char Char Знак"/>
    <w:basedOn w:val="Normal"/>
    <w:uiPriority w:val="99"/>
    <w:rsid w:val="00273A5D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CharChar">
    <w:name w:val="Char Char Char Char Char Char Char Char Знак"/>
    <w:basedOn w:val="Normal"/>
    <w:uiPriority w:val="99"/>
    <w:rsid w:val="0064150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Normal"/>
    <w:uiPriority w:val="99"/>
    <w:rsid w:val="00641504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">
    <w:name w:val="Знак Char Char Знак Char Char"/>
    <w:basedOn w:val="Normal"/>
    <w:uiPriority w:val="99"/>
    <w:rsid w:val="0011409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6E3923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B1DF7"/>
    <w:rPr>
      <w:sz w:val="20"/>
      <w:szCs w:val="20"/>
      <w:lang w:val="en-AU"/>
    </w:rPr>
  </w:style>
  <w:style w:type="paragraph" w:customStyle="1" w:styleId="Char1CharCharCharChar">
    <w:name w:val="Char1 Char Char Знак Char Char Знак"/>
    <w:basedOn w:val="Normal"/>
    <w:uiPriority w:val="99"/>
    <w:rsid w:val="006E39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Знак Char Char Знак Char Char Знак Char Char"/>
    <w:basedOn w:val="Normal"/>
    <w:uiPriority w:val="99"/>
    <w:rsid w:val="0010384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0">
    <w:name w:val="Char Знак Char Знак Char Char"/>
    <w:basedOn w:val="Normal"/>
    <w:uiPriority w:val="99"/>
    <w:rsid w:val="005B6856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1">
    <w:name w:val="Char Char Char Char Char Char1"/>
    <w:basedOn w:val="Normal"/>
    <w:uiPriority w:val="99"/>
    <w:rsid w:val="005B685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0">
    <w:name w:val="Char Знак Char Знак Char Char Знак Char Char"/>
    <w:basedOn w:val="Normal"/>
    <w:uiPriority w:val="99"/>
    <w:rsid w:val="00DF7B2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">
    <w:name w:val="Char1 Char Char Знак Char Char Знак Char Char Знак Char Char"/>
    <w:basedOn w:val="Normal"/>
    <w:uiPriority w:val="99"/>
    <w:rsid w:val="009A63E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1">
    <w:name w:val="Char1 Char Char Знак Char Char Знак1"/>
    <w:basedOn w:val="Normal"/>
    <w:uiPriority w:val="99"/>
    <w:rsid w:val="000A303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324F9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02772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CharCharCharCharCharChar2">
    <w:name w:val="Char Знак Char Знак Char Char Знак Char Char Знак"/>
    <w:basedOn w:val="Normal"/>
    <w:uiPriority w:val="99"/>
    <w:rsid w:val="0050350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CharChar0">
    <w:name w:val="Char Знак Char Знак Char Char Знак Char Char Знак Char Char Знак"/>
    <w:basedOn w:val="Normal"/>
    <w:uiPriority w:val="99"/>
    <w:rsid w:val="0046441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">
    <w:name w:val="Char Знак Char Знак Char Char Знак Char Char Знак Char Char Знак Char Char Знак"/>
    <w:basedOn w:val="Normal"/>
    <w:uiPriority w:val="99"/>
    <w:rsid w:val="0070060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Strong">
    <w:name w:val="Strong"/>
    <w:basedOn w:val="DefaultParagraphFont"/>
    <w:uiPriority w:val="99"/>
    <w:qFormat/>
    <w:rsid w:val="0082578F"/>
    <w:rPr>
      <w:rFonts w:cs="Times New Roman"/>
      <w:b/>
    </w:rPr>
  </w:style>
  <w:style w:type="character" w:customStyle="1" w:styleId="infolabel1">
    <w:name w:val="infolabel1"/>
    <w:uiPriority w:val="99"/>
    <w:rsid w:val="0082578F"/>
    <w:rPr>
      <w:color w:val="333399"/>
      <w:sz w:val="22"/>
    </w:rPr>
  </w:style>
  <w:style w:type="paragraph" w:customStyle="1" w:styleId="CharCharCharCharCharCharCharChar1">
    <w:name w:val="Char Char Знак Char Char Знак Char Char Знак Char Char Знак"/>
    <w:basedOn w:val="Normal"/>
    <w:uiPriority w:val="99"/>
    <w:rsid w:val="00C944E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Основен текст1"/>
    <w:basedOn w:val="Normal"/>
    <w:link w:val="a"/>
    <w:uiPriority w:val="99"/>
    <w:rsid w:val="00EB48C9"/>
    <w:pPr>
      <w:shd w:val="clear" w:color="auto" w:fill="FFFFFF"/>
      <w:spacing w:line="269" w:lineRule="exact"/>
      <w:ind w:hanging="700"/>
    </w:pPr>
    <w:rPr>
      <w:rFonts w:ascii="Arial" w:hAnsi="Arial" w:cs="Arial"/>
      <w:sz w:val="22"/>
      <w:szCs w:val="22"/>
      <w:lang w:val="bg-BG"/>
    </w:rPr>
  </w:style>
  <w:style w:type="character" w:customStyle="1" w:styleId="a">
    <w:name w:val="Основен текст_"/>
    <w:link w:val="1"/>
    <w:uiPriority w:val="99"/>
    <w:locked/>
    <w:rsid w:val="00EB48C9"/>
    <w:rPr>
      <w:rFonts w:ascii="Arial" w:eastAsia="Times New Roman" w:hAnsi="Arial"/>
      <w:sz w:val="22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41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280</Words>
  <Characters>1597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2</cp:revision>
  <cp:lastPrinted>2009-05-11T20:19:00Z</cp:lastPrinted>
  <dcterms:created xsi:type="dcterms:W3CDTF">2015-07-14T08:35:00Z</dcterms:created>
  <dcterms:modified xsi:type="dcterms:W3CDTF">2015-07-14T08:35:00Z</dcterms:modified>
</cp:coreProperties>
</file>